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Hastings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Hastings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Hastings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Hastings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Hastings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Hastings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Hastings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Hastings is estimated to be </w:t>
      </w:r>
      <w:r w:rsidRPr="00773DF7">
        <w:rPr>
          <w:rFonts w:ascii="Libre Franklin Light" w:eastAsia="Times New Roman" w:hAnsi="Libre Franklin Light" w:cs="Calibri Light"/>
          <w:b/>
          <w:bCs/>
          <w:color w:val="C45911" w:themeColor="accent2" w:themeShade="BF"/>
        </w:rPr>
        <w:t xml:space="preserve">£1,458,364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Hastings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Hastings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Hastings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Hastings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sting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Hastings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sting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Hastings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Hastings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sting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Hastings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Hastings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Hastings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Hastings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Hastings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Hastings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£1,458,364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Hastings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£491,253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£35,192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£18,146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£880,121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£1,458,364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Hastings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Hastings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Hastings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Hastings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Hastings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Hastings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Hastings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Hastings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0A6E706-970E-45B4-81F1-CAB6D379FB3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